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83" w:rsidRPr="00DD03B5" w:rsidRDefault="00190583" w:rsidP="004C15C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190583" w:rsidRDefault="0019058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Pr="00292291" w:rsidRDefault="0019058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90583" w:rsidRPr="00292291" w:rsidRDefault="00190583" w:rsidP="00B4709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90583" w:rsidRPr="00292291" w:rsidRDefault="00190583" w:rsidP="004C15C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90583" w:rsidRPr="00292291" w:rsidRDefault="00190583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90583" w:rsidRPr="006F32EF" w:rsidRDefault="0019058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0583" w:rsidRPr="006F32EF" w:rsidRDefault="0019058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90583" w:rsidRDefault="0019058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6F32EF" w:rsidRDefault="0019058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90583" w:rsidRDefault="0019058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90583" w:rsidRPr="00292291" w:rsidRDefault="0019058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90583" w:rsidRDefault="0019058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90583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0583" w:rsidRPr="00292291" w:rsidRDefault="0019058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190583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05932"/>
    <w:rsid w:val="00190583"/>
    <w:rsid w:val="001B0E59"/>
    <w:rsid w:val="002812AC"/>
    <w:rsid w:val="00292291"/>
    <w:rsid w:val="002A56F4"/>
    <w:rsid w:val="003915FC"/>
    <w:rsid w:val="003C4B0F"/>
    <w:rsid w:val="003E728E"/>
    <w:rsid w:val="0044626B"/>
    <w:rsid w:val="004C15C2"/>
    <w:rsid w:val="004D1249"/>
    <w:rsid w:val="00523BE8"/>
    <w:rsid w:val="006F32EF"/>
    <w:rsid w:val="00734290"/>
    <w:rsid w:val="00930195"/>
    <w:rsid w:val="0094782C"/>
    <w:rsid w:val="00A77376"/>
    <w:rsid w:val="00B47095"/>
    <w:rsid w:val="00CF07EB"/>
    <w:rsid w:val="00DD03B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322</Words>
  <Characters>1906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MPHR1143</dc:title>
  <dc:subject/>
  <dc:creator>Hofbauer, Thomas [NETPWR/KNURR/DE]</dc:creator>
  <cp:keywords/>
  <dc:description/>
  <cp:lastModifiedBy>takacr</cp:lastModifiedBy>
  <cp:revision>2</cp:revision>
  <dcterms:created xsi:type="dcterms:W3CDTF">2013-11-26T12:51:00Z</dcterms:created>
  <dcterms:modified xsi:type="dcterms:W3CDTF">2013-11-26T12:51:00Z</dcterms:modified>
</cp:coreProperties>
</file>